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04C5" w14:textId="77777777" w:rsidR="005D4FFF" w:rsidRPr="00A62B38" w:rsidRDefault="005D4FFF" w:rsidP="005D4FFF">
      <w:pPr>
        <w:rPr>
          <w:rFonts w:ascii="Cambria" w:hAnsi="Cambria"/>
        </w:rPr>
      </w:pPr>
    </w:p>
    <w:p w14:paraId="1F5CBBBB" w14:textId="77777777" w:rsidR="005D4FFF" w:rsidRPr="00A62B38" w:rsidRDefault="005D4FFF" w:rsidP="005D4FFF">
      <w:pPr>
        <w:rPr>
          <w:rFonts w:ascii="Cambria" w:hAnsi="Cambria"/>
        </w:rPr>
      </w:pPr>
    </w:p>
    <w:p w14:paraId="439AB752" w14:textId="77777777" w:rsidR="005D4FFF" w:rsidRPr="00A62B38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1779C15" w14:textId="6AADDC2E" w:rsidR="005D4FFF" w:rsidRPr="00A62B38" w:rsidRDefault="00767807" w:rsidP="00597271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A62B38">
        <w:rPr>
          <w:rFonts w:ascii="Cambria" w:hAnsi="Cambria"/>
          <w:color w:val="434E7E"/>
          <w:spacing w:val="-1"/>
          <w:sz w:val="40"/>
          <w:szCs w:val="40"/>
        </w:rPr>
        <w:t>W.</w:t>
      </w:r>
      <w:r w:rsidR="23ED1760" w:rsidRPr="00A62B38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A62B38">
        <w:rPr>
          <w:rFonts w:ascii="Cambria" w:hAnsi="Cambria"/>
          <w:color w:val="434E7E"/>
          <w:spacing w:val="-1"/>
          <w:sz w:val="40"/>
          <w:szCs w:val="40"/>
        </w:rPr>
        <w:tab/>
      </w:r>
      <w:r w:rsidRPr="00A62B38">
        <w:rPr>
          <w:rFonts w:ascii="Cambria" w:hAnsi="Cambria"/>
          <w:color w:val="434E7E"/>
          <w:spacing w:val="-1"/>
          <w:sz w:val="40"/>
          <w:szCs w:val="40"/>
        </w:rPr>
        <w:t>Reduce water consumption by 5% over baseline</w:t>
      </w:r>
    </w:p>
    <w:p w14:paraId="501D6E10" w14:textId="77777777" w:rsidR="007D3471" w:rsidRPr="00877F91" w:rsidRDefault="007D3471" w:rsidP="00745FEA">
      <w:pPr>
        <w:spacing w:before="36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14143295" w14:textId="542F4E12" w:rsidR="007D3471" w:rsidRDefault="007D3471" w:rsidP="007D3471">
      <w:pPr>
        <w:pStyle w:val="BodyText"/>
        <w:numPr>
          <w:ilvl w:val="2"/>
          <w:numId w:val="3"/>
        </w:numPr>
        <w:spacing w:before="120" w:after="120"/>
        <w:rPr>
          <w:rFonts w:ascii="Cambria" w:hAnsi="Cambria"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Establish your baseline </w:t>
      </w:r>
      <w:r w:rsidR="008C42AF">
        <w:rPr>
          <w:rFonts w:ascii="Cambria" w:hAnsi="Cambria"/>
          <w:iCs/>
          <w:color w:val="B31983"/>
        </w:rPr>
        <w:t>water</w:t>
      </w:r>
      <w:r w:rsidRPr="00F27025">
        <w:rPr>
          <w:rFonts w:ascii="Cambria" w:hAnsi="Cambria"/>
          <w:iCs/>
          <w:color w:val="B31983"/>
        </w:rPr>
        <w:t xml:space="preserve"> measurement</w:t>
      </w:r>
    </w:p>
    <w:p w14:paraId="65E53EA4" w14:textId="484A0242" w:rsidR="007D3471" w:rsidRDefault="007D3471" w:rsidP="007D3471">
      <w:pPr>
        <w:pStyle w:val="BodyText"/>
        <w:numPr>
          <w:ilvl w:val="1"/>
          <w:numId w:val="3"/>
        </w:numPr>
        <w:spacing w:before="120" w:after="120"/>
        <w:ind w:left="1800"/>
        <w:rPr>
          <w:rFonts w:ascii="Cambria" w:hAnsi="Cambria"/>
          <w:iCs/>
          <w:color w:val="B31983"/>
        </w:rPr>
      </w:pPr>
      <w:r w:rsidRPr="334D6EF4">
        <w:rPr>
          <w:rFonts w:ascii="Cambria" w:hAnsi="Cambria"/>
          <w:color w:val="B31983"/>
        </w:rPr>
        <w:t>Th</w:t>
      </w:r>
      <w:r w:rsidR="000D54FA" w:rsidRPr="334D6EF4">
        <w:rPr>
          <w:rFonts w:ascii="Cambria" w:hAnsi="Cambria"/>
          <w:color w:val="B31983"/>
        </w:rPr>
        <w:t>e</w:t>
      </w:r>
      <w:r w:rsidRPr="334D6EF4">
        <w:rPr>
          <w:rFonts w:ascii="Cambria" w:hAnsi="Cambria"/>
          <w:color w:val="B31983"/>
        </w:rPr>
        <w:t xml:space="preserve"> baseline</w:t>
      </w:r>
      <w:r w:rsidR="000D54FA" w:rsidRPr="334D6EF4">
        <w:rPr>
          <w:rFonts w:ascii="Cambria" w:hAnsi="Cambria"/>
          <w:color w:val="B31983"/>
        </w:rPr>
        <w:t xml:space="preserve"> year-ending date</w:t>
      </w:r>
      <w:r w:rsidRPr="334D6EF4">
        <w:rPr>
          <w:rFonts w:ascii="Cambria" w:hAnsi="Cambria"/>
          <w:color w:val="B31983"/>
        </w:rPr>
        <w:t xml:space="preserve"> can go back </w:t>
      </w:r>
      <w:r w:rsidRPr="334D6EF4">
        <w:rPr>
          <w:rFonts w:ascii="Cambria" w:hAnsi="Cambria"/>
          <w:color w:val="434E7E"/>
        </w:rPr>
        <w:t>up to three years into the past</w:t>
      </w:r>
      <w:r w:rsidRPr="334D6EF4">
        <w:rPr>
          <w:rFonts w:ascii="Cambria" w:hAnsi="Cambria"/>
          <w:color w:val="B31983"/>
        </w:rPr>
        <w:t>, based on the year in which you begin the certification process.</w:t>
      </w:r>
    </w:p>
    <w:p w14:paraId="26A1027B" w14:textId="0BC26334" w:rsidR="007D3471" w:rsidRDefault="007D3471" w:rsidP="334D6EF4">
      <w:pPr>
        <w:pStyle w:val="BodyText"/>
        <w:numPr>
          <w:ilvl w:val="1"/>
          <w:numId w:val="3"/>
        </w:numPr>
        <w:spacing w:before="120" w:after="120"/>
        <w:ind w:left="1800"/>
        <w:rPr>
          <w:rFonts w:ascii="Cambria" w:hAnsi="Cambria"/>
          <w:color w:val="B31983"/>
        </w:rPr>
      </w:pPr>
      <w:r w:rsidRPr="334D6EF4">
        <w:rPr>
          <w:rFonts w:ascii="Cambria" w:hAnsi="Cambria"/>
          <w:color w:val="B31983"/>
        </w:rPr>
        <w:t>For example, applications submitted in 2025 will be permitted to set a baseline with a year-ending date no later than 12/31/2022.</w:t>
      </w:r>
    </w:p>
    <w:p w14:paraId="09E8E78D" w14:textId="2686D234" w:rsidR="007D3471" w:rsidRPr="00F27025" w:rsidRDefault="007D3471" w:rsidP="007D3471">
      <w:pPr>
        <w:pStyle w:val="BodyText"/>
        <w:numPr>
          <w:ilvl w:val="2"/>
          <w:numId w:val="9"/>
        </w:numPr>
        <w:spacing w:before="120" w:after="120"/>
        <w:rPr>
          <w:rFonts w:ascii="Cambria" w:hAnsi="Cambria"/>
          <w:iCs/>
          <w:color w:val="B31983"/>
        </w:rPr>
      </w:pPr>
      <w:r w:rsidRPr="334D6EF4">
        <w:rPr>
          <w:rFonts w:ascii="Cambria" w:hAnsi="Cambria"/>
          <w:color w:val="B31983"/>
        </w:rPr>
        <w:t>Achieve at least a 5% reduction in water use over baseline.</w:t>
      </w:r>
    </w:p>
    <w:p w14:paraId="4707CEE9" w14:textId="515006B9" w:rsidR="007D3471" w:rsidRPr="00FD7A05" w:rsidRDefault="007D3471" w:rsidP="00745FEA">
      <w:pPr>
        <w:pStyle w:val="BodyText"/>
        <w:spacing w:before="100" w:beforeAutospacing="1" w:after="120"/>
        <w:ind w:left="0" w:right="1584" w:firstLine="0"/>
        <w:rPr>
          <w:rFonts w:ascii="Cambria" w:hAnsi="Cambria"/>
          <w:b/>
          <w:bCs w:val="0"/>
          <w:iCs/>
          <w:color w:val="434E7E"/>
        </w:rPr>
      </w:pPr>
      <w:r w:rsidRPr="00FD7A05">
        <w:rPr>
          <w:rFonts w:ascii="Cambria" w:hAnsi="Cambria"/>
          <w:b/>
          <w:bCs w:val="0"/>
          <w:iCs/>
          <w:color w:val="434E7E"/>
        </w:rPr>
        <w:t>**** Important Note ****</w:t>
      </w:r>
    </w:p>
    <w:p w14:paraId="11998D73" w14:textId="77777777" w:rsidR="007D3471" w:rsidRPr="00A13EEC" w:rsidRDefault="007D3471" w:rsidP="334D6EF4">
      <w:pPr>
        <w:pStyle w:val="BodyText"/>
        <w:spacing w:after="120"/>
        <w:rPr>
          <w:rFonts w:ascii="Cambria" w:hAnsi="Cambria"/>
          <w:color w:val="B31983"/>
        </w:rPr>
      </w:pPr>
      <w:r w:rsidRPr="334D6EF4">
        <w:rPr>
          <w:rFonts w:ascii="Cambria" w:hAnsi="Cambria"/>
          <w:color w:val="434E7E"/>
        </w:rPr>
        <w:t xml:space="preserve">Baseline and new comparison year-ending dates must be </w:t>
      </w:r>
      <w:r w:rsidRPr="003A5FCC">
        <w:rPr>
          <w:rFonts w:ascii="Cambria" w:hAnsi="Cambria"/>
          <w:b/>
          <w:color w:val="434E7E"/>
        </w:rPr>
        <w:t xml:space="preserve">at least </w:t>
      </w:r>
      <w:r w:rsidRPr="334D6EF4">
        <w:rPr>
          <w:rFonts w:ascii="Cambria" w:hAnsi="Cambria"/>
          <w:color w:val="434E7E"/>
        </w:rPr>
        <w:t>12 months apart.</w:t>
      </w:r>
    </w:p>
    <w:p w14:paraId="43F55B96" w14:textId="77777777" w:rsidR="007D3471" w:rsidRPr="00877F91" w:rsidRDefault="007D3471" w:rsidP="00745FEA">
      <w:pPr>
        <w:spacing w:before="36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claim </w:t>
      </w:r>
      <w:r w:rsidRPr="00877F91">
        <w:rPr>
          <w:rFonts w:ascii="Cambria" w:hAnsi="Cambria"/>
          <w:iCs/>
          <w:color w:val="434E7E"/>
          <w:sz w:val="28"/>
          <w:szCs w:val="28"/>
        </w:rPr>
        <w:t>these points</w:t>
      </w:r>
    </w:p>
    <w:p w14:paraId="36C76881" w14:textId="77777777" w:rsidR="007D3471" w:rsidRPr="00877F91" w:rsidRDefault="007D3471" w:rsidP="00C51637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B31983"/>
        </w:rPr>
      </w:pPr>
      <w:r w:rsidRPr="334D6EF4">
        <w:rPr>
          <w:rFonts w:ascii="Cambria" w:hAnsi="Cambria"/>
          <w:color w:val="B31983"/>
        </w:rPr>
        <w:t>Answer the questions that follow.</w:t>
      </w:r>
    </w:p>
    <w:p w14:paraId="26DD2CF5" w14:textId="2F7484D8" w:rsidR="00C77356" w:rsidRPr="00C51637" w:rsidRDefault="00C51637" w:rsidP="00C51637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414042"/>
        </w:rPr>
      </w:pPr>
      <w:hyperlink r:id="rId12">
        <w:r w:rsidR="00844671" w:rsidRPr="334D6EF4">
          <w:rPr>
            <w:rStyle w:val="Hyperlink"/>
            <w:rFonts w:ascii="Cambria" w:hAnsi="Cambria"/>
            <w:color w:val="434E7E"/>
          </w:rPr>
          <w:t>Share the property</w:t>
        </w:r>
      </w:hyperlink>
      <w:r w:rsidR="00844671" w:rsidRPr="334D6EF4">
        <w:rPr>
          <w:rFonts w:ascii="Cambria" w:hAnsi="Cambria"/>
          <w:color w:val="B31983"/>
        </w:rPr>
        <w:t xml:space="preserve"> with IREM’s account in ENERGY STAR</w:t>
      </w:r>
      <w:r w:rsidR="00844671" w:rsidRPr="334D6EF4">
        <w:rPr>
          <w:rFonts w:ascii="Cambria" w:hAnsi="Cambria"/>
          <w:color w:val="B31983"/>
          <w:vertAlign w:val="superscript"/>
        </w:rPr>
        <w:t>®</w:t>
      </w:r>
      <w:r w:rsidR="00844671" w:rsidRPr="334D6EF4">
        <w:rPr>
          <w:rFonts w:ascii="Cambria" w:hAnsi="Cambria"/>
          <w:color w:val="B31983"/>
        </w:rPr>
        <w:t xml:space="preserve"> Portfolio Manager</w:t>
      </w:r>
      <w:r w:rsidR="00844671" w:rsidRPr="334D6EF4">
        <w:rPr>
          <w:rFonts w:ascii="Cambria" w:hAnsi="Cambria"/>
          <w:color w:val="B31983"/>
          <w:vertAlign w:val="superscript"/>
        </w:rPr>
        <w:t>®</w:t>
      </w:r>
      <w:r w:rsidR="00844671" w:rsidRPr="334D6EF4">
        <w:rPr>
          <w:rFonts w:ascii="Cambria" w:hAnsi="Cambria"/>
          <w:color w:val="B31983"/>
        </w:rPr>
        <w:t xml:space="preserve">. </w:t>
      </w:r>
      <w:r w:rsidR="0060655D" w:rsidRPr="334D6EF4">
        <w:rPr>
          <w:rFonts w:ascii="Cambria" w:hAnsi="Cambria"/>
          <w:color w:val="B31983"/>
        </w:rPr>
        <w:t xml:space="preserve">When adding </w:t>
      </w:r>
      <w:bookmarkStart w:id="0" w:name="_Int_csCibIAT"/>
      <w:r w:rsidR="0060655D" w:rsidRPr="334D6EF4">
        <w:rPr>
          <w:rFonts w:ascii="Cambria" w:hAnsi="Cambria"/>
          <w:color w:val="B31983"/>
        </w:rPr>
        <w:t>IREM</w:t>
      </w:r>
      <w:bookmarkEnd w:id="0"/>
      <w:r w:rsidR="0060655D" w:rsidRPr="334D6EF4">
        <w:rPr>
          <w:rFonts w:ascii="Cambria" w:hAnsi="Cambria"/>
          <w:color w:val="B31983"/>
        </w:rPr>
        <w:t xml:space="preserve"> as a contact, search for </w:t>
      </w:r>
      <w:r w:rsidR="0060655D" w:rsidRPr="334D6EF4">
        <w:rPr>
          <w:rFonts w:ascii="Cambria" w:hAnsi="Cambria"/>
          <w:color w:val="434E7E"/>
        </w:rPr>
        <w:t>IREMCSP</w:t>
      </w:r>
      <w:r w:rsidR="0060655D" w:rsidRPr="334D6EF4">
        <w:rPr>
          <w:rFonts w:ascii="Cambria" w:hAnsi="Cambria"/>
          <w:b/>
          <w:color w:val="434E7E"/>
        </w:rPr>
        <w:t xml:space="preserve"> </w:t>
      </w:r>
      <w:r w:rsidR="0060655D" w:rsidRPr="334D6EF4">
        <w:rPr>
          <w:rFonts w:ascii="Cambria" w:eastAsia="Calibri" w:hAnsi="Cambria"/>
          <w:color w:val="B31983"/>
        </w:rPr>
        <w:t>(no spaces)</w:t>
      </w:r>
      <w:r w:rsidR="0060655D" w:rsidRPr="334D6EF4">
        <w:rPr>
          <w:rFonts w:ascii="Cambria" w:hAnsi="Cambria"/>
          <w:b/>
          <w:color w:val="434E7E"/>
        </w:rPr>
        <w:t xml:space="preserve"> </w:t>
      </w:r>
      <w:r w:rsidR="0060655D" w:rsidRPr="334D6EF4">
        <w:rPr>
          <w:rFonts w:ascii="Cambria" w:hAnsi="Cambria"/>
          <w:color w:val="B31983"/>
        </w:rPr>
        <w:t>in the username field in the Portfolio Manager search.</w:t>
      </w:r>
      <w:r>
        <w:rPr>
          <w:rFonts w:ascii="Cambria" w:hAnsi="Cambria"/>
          <w:color w:val="B31983"/>
        </w:rPr>
        <w:t xml:space="preserve"> </w:t>
      </w:r>
      <w:r w:rsidRPr="00C51637">
        <w:rPr>
          <w:rFonts w:ascii="Cambria" w:hAnsi="Cambria"/>
          <w:color w:val="B31983"/>
        </w:rPr>
        <w:t>See the</w:t>
      </w:r>
      <w:r w:rsidRPr="334D6EF4">
        <w:rPr>
          <w:rFonts w:ascii="Cambria" w:hAnsi="Cambria"/>
          <w:color w:val="B31983"/>
        </w:rPr>
        <w:t xml:space="preserve"> </w:t>
      </w:r>
      <w:hyperlink r:id="rId13">
        <w:r w:rsidRPr="00C51637">
          <w:rPr>
            <w:rStyle w:val="Hyperlink"/>
            <w:rFonts w:ascii="Cambria" w:hAnsi="Cambria"/>
            <w:color w:val="434E7E"/>
          </w:rPr>
          <w:t>video on this page</w:t>
        </w:r>
      </w:hyperlink>
      <w:r w:rsidRPr="334D6EF4">
        <w:rPr>
          <w:rFonts w:ascii="Cambria" w:hAnsi="Cambria"/>
          <w:color w:val="B31983"/>
        </w:rPr>
        <w:t xml:space="preserve"> </w:t>
      </w:r>
      <w:r w:rsidRPr="00C51637">
        <w:rPr>
          <w:rFonts w:ascii="Cambria" w:hAnsi="Cambria"/>
          <w:color w:val="B31983"/>
        </w:rPr>
        <w:t>and the</w:t>
      </w:r>
      <w:r w:rsidRPr="334D6EF4">
        <w:rPr>
          <w:rFonts w:ascii="Cambria" w:hAnsi="Cambria"/>
          <w:color w:val="B31983"/>
        </w:rPr>
        <w:t xml:space="preserve"> </w:t>
      </w:r>
      <w:hyperlink r:id="rId14">
        <w:r w:rsidRPr="00C51637">
          <w:rPr>
            <w:rStyle w:val="Hyperlink"/>
            <w:rFonts w:ascii="Cambria" w:hAnsi="Cambria"/>
            <w:color w:val="434E7E"/>
          </w:rPr>
          <w:t>CSP</w:t>
        </w:r>
      </w:hyperlink>
      <w:r w:rsidRPr="00C51637">
        <w:rPr>
          <w:rStyle w:val="Hyperlink"/>
          <w:rFonts w:ascii="Cambria" w:hAnsi="Cambria"/>
          <w:color w:val="434E7E"/>
        </w:rPr>
        <w:t xml:space="preserve"> FAQs</w:t>
      </w:r>
      <w:r w:rsidRPr="334D6EF4">
        <w:rPr>
          <w:rFonts w:ascii="Cambria" w:hAnsi="Cambria"/>
          <w:color w:val="B31983"/>
        </w:rPr>
        <w:t xml:space="preserve"> </w:t>
      </w:r>
      <w:r w:rsidRPr="00C51637">
        <w:rPr>
          <w:rFonts w:ascii="Cambria" w:hAnsi="Cambria"/>
          <w:color w:val="B31983"/>
        </w:rPr>
        <w:t>for additional instructions.</w:t>
      </w:r>
    </w:p>
    <w:p w14:paraId="3D1AA836" w14:textId="77777777" w:rsidR="000D54FA" w:rsidRPr="000D54FA" w:rsidRDefault="000D54FA" w:rsidP="000D54FA">
      <w:pPr>
        <w:pStyle w:val="BodyText"/>
        <w:spacing w:before="120" w:after="120"/>
        <w:ind w:left="0" w:firstLine="0"/>
        <w:rPr>
          <w:rFonts w:ascii="Cambria" w:hAnsi="Cambria"/>
          <w:color w:val="414042"/>
        </w:rPr>
      </w:pPr>
    </w:p>
    <w:p w14:paraId="23A5FD8D" w14:textId="698E4AB5" w:rsidR="00AB062B" w:rsidRPr="00A62B38" w:rsidRDefault="002B2165" w:rsidP="00AB062B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A62B38">
        <w:rPr>
          <w:rFonts w:ascii="Cambria" w:eastAsia="Arial" w:hAnsi="Cambria"/>
          <w:color w:val="414042"/>
        </w:rPr>
        <w:t>Enter</w:t>
      </w:r>
      <w:r w:rsidR="00767807" w:rsidRPr="00A62B38">
        <w:rPr>
          <w:rFonts w:ascii="Cambria" w:eastAsia="Arial" w:hAnsi="Cambria"/>
          <w:color w:val="414042"/>
        </w:rPr>
        <w:t xml:space="preserve"> the baseline year-ending date and annual water </w:t>
      </w:r>
      <w:r w:rsidR="0042474D">
        <w:rPr>
          <w:rFonts w:ascii="Cambria" w:eastAsia="Arial" w:hAnsi="Cambria"/>
          <w:color w:val="414042"/>
        </w:rPr>
        <w:t>use</w:t>
      </w:r>
      <w:r w:rsidR="00767807" w:rsidRPr="00A62B38">
        <w:rPr>
          <w:rFonts w:ascii="Cambria" w:eastAsia="Arial" w:hAnsi="Cambria"/>
          <w:color w:val="414042"/>
        </w:rPr>
        <w:t>.</w:t>
      </w:r>
    </w:p>
    <w:p w14:paraId="51322055" w14:textId="51FBDDC8" w:rsidR="003831A3" w:rsidRPr="00A62B38" w:rsidRDefault="003831A3" w:rsidP="334D6EF4">
      <w:pPr>
        <w:tabs>
          <w:tab w:val="left" w:pos="4410"/>
        </w:tabs>
        <w:spacing w:before="100" w:beforeAutospacing="1" w:after="120"/>
        <w:ind w:left="630" w:right="90"/>
        <w:rPr>
          <w:rFonts w:ascii="Cambria" w:eastAsia="Arial" w:hAnsi="Cambria"/>
          <w:color w:val="414042"/>
        </w:rPr>
      </w:pPr>
      <w:r w:rsidRPr="334D6EF4">
        <w:rPr>
          <w:rFonts w:ascii="Cambria" w:eastAsia="Arial" w:hAnsi="Cambria"/>
          <w:color w:val="414042"/>
        </w:rPr>
        <w:t xml:space="preserve">Baseline year-ending </w:t>
      </w:r>
      <w:r w:rsidR="4849AB11" w:rsidRPr="334D6EF4">
        <w:rPr>
          <w:rFonts w:ascii="Cambria" w:eastAsia="Arial" w:hAnsi="Cambria"/>
          <w:color w:val="414042"/>
        </w:rPr>
        <w:t xml:space="preserve">date </w:t>
      </w:r>
      <w:r w:rsidR="003A5FCC">
        <w:rPr>
          <w:rFonts w:ascii="Cambria" w:eastAsia="Arial" w:hAnsi="Cambria"/>
          <w:color w:val="414042"/>
        </w:rPr>
        <w:tab/>
      </w:r>
      <w:r w:rsidR="4849AB11" w:rsidRPr="334D6EF4">
        <w:rPr>
          <w:rFonts w:ascii="Cambria" w:eastAsia="Arial" w:hAnsi="Cambria"/>
          <w:color w:val="414042"/>
        </w:rPr>
        <w:t>Annual</w:t>
      </w:r>
      <w:r w:rsidRPr="334D6EF4">
        <w:rPr>
          <w:rFonts w:ascii="Cambria" w:eastAsia="Arial" w:hAnsi="Cambria"/>
          <w:color w:val="414042"/>
        </w:rPr>
        <w:t xml:space="preserve"> water use in gallons, kgal, or CCFs</w:t>
      </w:r>
    </w:p>
    <w:tbl>
      <w:tblPr>
        <w:tblW w:w="0" w:type="auto"/>
        <w:tblInd w:w="44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3831A3" w:rsidRPr="00A62B38" w14:paraId="784D9A2F" w14:textId="77777777" w:rsidTr="00D95707">
        <w:trPr>
          <w:trHeight w:hRule="exact" w:val="596"/>
        </w:trPr>
        <w:tc>
          <w:tcPr>
            <w:tcW w:w="391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B0F34C6" w14:textId="77777777" w:rsidR="003831A3" w:rsidRPr="00A62B38" w:rsidRDefault="003831A3" w:rsidP="000D54FA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391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16845E0" w14:textId="77777777" w:rsidR="003831A3" w:rsidRPr="00A62B38" w:rsidRDefault="003831A3" w:rsidP="000D54FA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68FEE5E8" w14:textId="31E5060D" w:rsidR="007A6C8C" w:rsidRPr="00A62B38" w:rsidRDefault="002B2165" w:rsidP="00745FEA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A62B38">
        <w:rPr>
          <w:rFonts w:ascii="Cambria" w:hAnsi="Cambria"/>
          <w:color w:val="414042"/>
        </w:rPr>
        <w:t>Enter</w:t>
      </w:r>
      <w:r w:rsidR="00767807" w:rsidRPr="00A62B38">
        <w:rPr>
          <w:rFonts w:ascii="Cambria" w:hAnsi="Cambria"/>
          <w:color w:val="414042"/>
        </w:rPr>
        <w:t xml:space="preserve"> the </w:t>
      </w:r>
      <w:r w:rsidR="00BA1F26">
        <w:rPr>
          <w:rFonts w:ascii="Cambria" w:hAnsi="Cambria"/>
          <w:color w:val="414042"/>
        </w:rPr>
        <w:t>comparison</w:t>
      </w:r>
      <w:r w:rsidR="00767807" w:rsidRPr="00A62B38">
        <w:rPr>
          <w:rFonts w:ascii="Cambria" w:hAnsi="Cambria"/>
          <w:color w:val="414042"/>
        </w:rPr>
        <w:t xml:space="preserve"> year-ending date</w:t>
      </w:r>
      <w:r w:rsidRPr="00A62B38">
        <w:rPr>
          <w:rFonts w:ascii="Cambria" w:hAnsi="Cambria"/>
          <w:color w:val="414042"/>
        </w:rPr>
        <w:t xml:space="preserve">, </w:t>
      </w:r>
      <w:r w:rsidR="00BA1F26">
        <w:rPr>
          <w:rFonts w:ascii="Cambria" w:hAnsi="Cambria"/>
          <w:color w:val="414042"/>
        </w:rPr>
        <w:t>comparison</w:t>
      </w:r>
      <w:r w:rsidR="00767807" w:rsidRPr="00A62B38">
        <w:rPr>
          <w:rFonts w:ascii="Cambria" w:hAnsi="Cambria"/>
          <w:color w:val="414042"/>
        </w:rPr>
        <w:t xml:space="preserve"> annual water use, and percentage improvement over the established baseline</w:t>
      </w:r>
      <w:r w:rsidR="007A6C8C" w:rsidRPr="00A62B38">
        <w:rPr>
          <w:rFonts w:ascii="Cambria" w:hAnsi="Cambria"/>
          <w:color w:val="414042"/>
        </w:rPr>
        <w:t>.</w:t>
      </w:r>
    </w:p>
    <w:tbl>
      <w:tblPr>
        <w:tblW w:w="7818" w:type="dxa"/>
        <w:tblInd w:w="405" w:type="dxa"/>
        <w:tblLook w:val="04A0" w:firstRow="1" w:lastRow="0" w:firstColumn="1" w:lastColumn="0" w:noHBand="0" w:noVBand="1"/>
      </w:tblPr>
      <w:tblGrid>
        <w:gridCol w:w="2594"/>
        <w:gridCol w:w="2595"/>
        <w:gridCol w:w="2629"/>
      </w:tblGrid>
      <w:tr w:rsidR="007A6C8C" w:rsidRPr="00A62B38" w14:paraId="4D67A8A8" w14:textId="77777777" w:rsidTr="000D54FA">
        <w:trPr>
          <w:trHeight w:val="600"/>
        </w:trPr>
        <w:tc>
          <w:tcPr>
            <w:tcW w:w="2594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2FBDE6BE" w14:textId="480FC88E" w:rsidR="007A6C8C" w:rsidRPr="00A62B38" w:rsidRDefault="00BA1F26" w:rsidP="000D54FA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bookmarkStart w:id="1" w:name="_Hlk61447786"/>
            <w:r>
              <w:rPr>
                <w:rFonts w:ascii="Cambria" w:eastAsia="Times New Roman" w:hAnsi="Cambria" w:cs="Calibri"/>
                <w:bCs w:val="0"/>
                <w:color w:val="414042"/>
              </w:rPr>
              <w:t>Comparison y</w:t>
            </w:r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ear-ending date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2349D926" w14:textId="5EDA1B1C" w:rsidR="007A6C8C" w:rsidRPr="00A62B38" w:rsidRDefault="00BA1F26" w:rsidP="000D54FA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r>
              <w:rPr>
                <w:rFonts w:ascii="Cambria" w:eastAsia="Times New Roman" w:hAnsi="Cambria" w:cs="Calibri"/>
                <w:bCs w:val="0"/>
                <w:color w:val="414042"/>
              </w:rPr>
              <w:t>A</w:t>
            </w:r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nnual water use in gallons, kgal, or CCFs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631C3D47" w14:textId="77777777" w:rsidR="007A6C8C" w:rsidRPr="00A62B38" w:rsidRDefault="007A6C8C" w:rsidP="000D54FA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r w:rsidRPr="00A62B38">
              <w:rPr>
                <w:rFonts w:ascii="Cambria" w:eastAsia="Times New Roman" w:hAnsi="Cambria" w:cs="Calibri"/>
                <w:bCs w:val="0"/>
                <w:color w:val="414042"/>
              </w:rPr>
              <w:t>Percentage improvement</w:t>
            </w:r>
          </w:p>
        </w:tc>
      </w:tr>
      <w:tr w:rsidR="007A6C8C" w:rsidRPr="00A62B38" w14:paraId="7C6AF1F1" w14:textId="77777777" w:rsidTr="00D95707">
        <w:tblPrEx>
          <w:tblBorders>
            <w:top w:val="single" w:sz="4" w:space="0" w:color="EBBA52"/>
            <w:left w:val="single" w:sz="4" w:space="0" w:color="EBBA52"/>
            <w:bottom w:val="single" w:sz="4" w:space="0" w:color="EBBA52"/>
            <w:right w:val="single" w:sz="4" w:space="0" w:color="EBBA52"/>
            <w:insideH w:val="single" w:sz="4" w:space="0" w:color="EBBA52"/>
            <w:insideV w:val="single" w:sz="4" w:space="0" w:color="EBBA52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596"/>
        </w:trPr>
        <w:tc>
          <w:tcPr>
            <w:tcW w:w="259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D2C96E6" w14:textId="77777777" w:rsidR="007A6C8C" w:rsidRPr="00A62B38" w:rsidRDefault="007A6C8C" w:rsidP="000D54FA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59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2A5B2C6" w14:textId="77777777" w:rsidR="007A6C8C" w:rsidRPr="00A62B38" w:rsidRDefault="007A6C8C" w:rsidP="000D54FA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629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29C818C4" w14:textId="77777777" w:rsidR="007A6C8C" w:rsidRPr="00A62B38" w:rsidRDefault="007A6C8C" w:rsidP="000D54FA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bookmarkEnd w:id="1"/>
    <w:p w14:paraId="2CA005DA" w14:textId="53D57316" w:rsidR="00745FEA" w:rsidRDefault="00D52021" w:rsidP="00D52021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D52021">
        <w:rPr>
          <w:rFonts w:ascii="Cambria" w:hAnsi="Cambria"/>
          <w:color w:val="414042"/>
        </w:rPr>
        <w:t xml:space="preserve">Enter a brief description of the changes </w:t>
      </w:r>
      <w:r>
        <w:rPr>
          <w:rFonts w:ascii="Cambria" w:hAnsi="Cambria"/>
          <w:color w:val="414042"/>
        </w:rPr>
        <w:t>that</w:t>
      </w:r>
      <w:r w:rsidRPr="00D52021">
        <w:rPr>
          <w:rFonts w:ascii="Cambria" w:hAnsi="Cambria"/>
          <w:color w:val="414042"/>
        </w:rPr>
        <w:t xml:space="preserve"> resulted in the reduced water use.</w:t>
      </w:r>
      <w:r>
        <w:rPr>
          <w:rFonts w:ascii="Cambria" w:hAnsi="Cambria"/>
          <w:color w:val="414042"/>
        </w:rPr>
        <w:t xml:space="preserve"> [</w:t>
      </w:r>
      <w:r w:rsidRPr="00D52021">
        <w:rPr>
          <w:rFonts w:ascii="Cambria" w:hAnsi="Cambria"/>
          <w:color w:val="414042"/>
        </w:rPr>
        <w:t>Examples: installed drought</w:t>
      </w:r>
      <w:r>
        <w:rPr>
          <w:rFonts w:ascii="Cambria" w:hAnsi="Cambria"/>
          <w:color w:val="414042"/>
        </w:rPr>
        <w:t>-</w:t>
      </w:r>
      <w:r w:rsidRPr="00D52021">
        <w:rPr>
          <w:rFonts w:ascii="Cambria" w:hAnsi="Cambria"/>
          <w:color w:val="414042"/>
        </w:rPr>
        <w:t xml:space="preserve">tolerant landscaping, </w:t>
      </w:r>
      <w:r>
        <w:rPr>
          <w:rFonts w:ascii="Cambria" w:hAnsi="Cambria"/>
          <w:color w:val="414042"/>
        </w:rPr>
        <w:t xml:space="preserve">installed </w:t>
      </w:r>
      <w:r w:rsidRPr="00D52021">
        <w:rPr>
          <w:rFonts w:ascii="Cambria" w:hAnsi="Cambria"/>
          <w:color w:val="414042"/>
        </w:rPr>
        <w:t>low-flow toilets and faucets, installed sprinkler automation system</w:t>
      </w:r>
      <w:r>
        <w:rPr>
          <w:rFonts w:ascii="Cambria" w:hAnsi="Cambria"/>
          <w:color w:val="414042"/>
        </w:rPr>
        <w:t>]</w:t>
      </w:r>
    </w:p>
    <w:p w14:paraId="102C6C15" w14:textId="77777777" w:rsidR="00745FEA" w:rsidRPr="00A62B38" w:rsidRDefault="00745FEA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0CD096D" w14:textId="322B7DB3" w:rsidR="00010012" w:rsidRPr="00A62B38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62B38">
        <w:rPr>
          <w:rFonts w:ascii="Cambria" w:hAnsi="Cambria"/>
          <w:color w:val="B31983"/>
        </w:rPr>
        <w:lastRenderedPageBreak/>
        <w:t>Alternative documentation</w:t>
      </w:r>
      <w:r w:rsidRPr="00A62B38">
        <w:rPr>
          <w:rFonts w:ascii="Cambria" w:hAnsi="Cambria"/>
          <w:color w:val="B31983"/>
        </w:rPr>
        <w:br/>
      </w:r>
      <w:r w:rsidRPr="00A62B38">
        <w:rPr>
          <w:rFonts w:ascii="Cambria" w:hAnsi="Cambria"/>
          <w:color w:val="414042"/>
        </w:rPr>
        <w:t>Instead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of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this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form,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you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may</w:t>
      </w:r>
      <w:r w:rsidRPr="00A62B38">
        <w:rPr>
          <w:rFonts w:ascii="Cambria" w:hAnsi="Cambria"/>
          <w:color w:val="414042"/>
          <w:spacing w:val="-4"/>
        </w:rPr>
        <w:t xml:space="preserve"> </w:t>
      </w:r>
      <w:r w:rsidRPr="00A62B38">
        <w:rPr>
          <w:rFonts w:ascii="Cambria" w:hAnsi="Cambria"/>
          <w:color w:val="414042"/>
        </w:rPr>
        <w:t>submit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the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following</w:t>
      </w:r>
      <w:r w:rsidRPr="00A62B38">
        <w:rPr>
          <w:rFonts w:ascii="Cambria" w:hAnsi="Cambria"/>
          <w:color w:val="414042"/>
          <w:spacing w:val="-6"/>
        </w:rPr>
        <w:t xml:space="preserve"> </w:t>
      </w:r>
      <w:r w:rsidRPr="00A62B38">
        <w:rPr>
          <w:rFonts w:ascii="Cambria" w:hAnsi="Cambria"/>
          <w:color w:val="414042"/>
        </w:rPr>
        <w:t>to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IREM:</w:t>
      </w:r>
    </w:p>
    <w:p w14:paraId="0EC35BD9" w14:textId="50E1E221" w:rsidR="00010012" w:rsidRPr="00387661" w:rsidRDefault="00C51637" w:rsidP="00387661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5">
        <w:r w:rsidR="00CB3243" w:rsidRPr="334D6EF4">
          <w:rPr>
            <w:rStyle w:val="Hyperlink"/>
            <w:rFonts w:ascii="Cambria" w:hAnsi="Cambria"/>
            <w:color w:val="B31983"/>
          </w:rPr>
          <w:t>Property share</w:t>
        </w:r>
      </w:hyperlink>
      <w:r w:rsidR="00CB3243" w:rsidRPr="334D6EF4">
        <w:rPr>
          <w:rFonts w:ascii="Cambria" w:hAnsi="Cambria"/>
          <w:color w:val="414042"/>
        </w:rPr>
        <w:t xml:space="preserve"> with IREM’s account in ENERGY STAR Portfolio Manager</w:t>
      </w:r>
      <w:r w:rsidR="00C01A03" w:rsidRPr="334D6EF4">
        <w:rPr>
          <w:rFonts w:ascii="Cambria" w:hAnsi="Cambria"/>
          <w:color w:val="414042"/>
        </w:rPr>
        <w:t>. See the</w:t>
      </w:r>
      <w:r w:rsidR="00C01A03" w:rsidRPr="334D6EF4">
        <w:rPr>
          <w:rFonts w:ascii="Cambria" w:hAnsi="Cambria"/>
          <w:color w:val="B31983"/>
        </w:rPr>
        <w:t xml:space="preserve"> </w:t>
      </w:r>
      <w:hyperlink r:id="rId16">
        <w:r w:rsidR="00C01A03" w:rsidRPr="334D6EF4">
          <w:rPr>
            <w:rStyle w:val="Hyperlink"/>
            <w:rFonts w:ascii="Cambria" w:hAnsi="Cambria"/>
            <w:color w:val="B31983"/>
          </w:rPr>
          <w:t>video on this page</w:t>
        </w:r>
      </w:hyperlink>
      <w:r w:rsidR="00C01A03" w:rsidRPr="334D6EF4">
        <w:rPr>
          <w:rFonts w:ascii="Cambria" w:hAnsi="Cambria"/>
          <w:color w:val="B31983"/>
        </w:rPr>
        <w:t xml:space="preserve"> </w:t>
      </w:r>
      <w:r w:rsidR="00C01A03" w:rsidRPr="334D6EF4">
        <w:rPr>
          <w:rFonts w:ascii="Cambria" w:hAnsi="Cambria"/>
          <w:color w:val="414042"/>
        </w:rPr>
        <w:t>and the</w:t>
      </w:r>
      <w:r w:rsidR="00C01A03" w:rsidRPr="334D6EF4">
        <w:rPr>
          <w:rFonts w:ascii="Cambria" w:hAnsi="Cambria"/>
          <w:color w:val="B31983"/>
        </w:rPr>
        <w:t xml:space="preserve"> </w:t>
      </w:r>
      <w:bookmarkStart w:id="2" w:name="_Int_hhFrtNXT"/>
      <w:r w:rsidR="00D52021">
        <w:fldChar w:fldCharType="begin"/>
      </w:r>
      <w:r w:rsidR="00D52021">
        <w:instrText>HYPERLINK "https://www.irem.org/certifications/for-properties/irem-certified-sustainable-property/csp-faqs" \h</w:instrText>
      </w:r>
      <w:r w:rsidR="00D52021">
        <w:fldChar w:fldCharType="separate"/>
      </w:r>
      <w:r w:rsidR="00C01A03" w:rsidRPr="334D6EF4">
        <w:rPr>
          <w:rStyle w:val="Hyperlink"/>
          <w:rFonts w:ascii="Cambria" w:hAnsi="Cambria"/>
          <w:color w:val="B31983"/>
        </w:rPr>
        <w:t>CSP</w:t>
      </w:r>
      <w:r w:rsidR="00D52021">
        <w:rPr>
          <w:rStyle w:val="Hyperlink"/>
          <w:rFonts w:ascii="Cambria" w:hAnsi="Cambria"/>
          <w:color w:val="B31983"/>
        </w:rPr>
        <w:fldChar w:fldCharType="end"/>
      </w:r>
      <w:bookmarkEnd w:id="2"/>
      <w:r w:rsidR="00C01A03" w:rsidRPr="334D6EF4">
        <w:rPr>
          <w:rStyle w:val="Hyperlink"/>
          <w:rFonts w:ascii="Cambria" w:hAnsi="Cambria"/>
          <w:color w:val="B31983"/>
        </w:rPr>
        <w:t xml:space="preserve"> FAQs</w:t>
      </w:r>
      <w:r w:rsidR="00C01A03" w:rsidRPr="334D6EF4">
        <w:rPr>
          <w:rFonts w:ascii="Cambria" w:hAnsi="Cambria"/>
          <w:color w:val="B31983"/>
        </w:rPr>
        <w:t xml:space="preserve"> </w:t>
      </w:r>
      <w:r w:rsidR="00C01A03" w:rsidRPr="334D6EF4">
        <w:rPr>
          <w:rFonts w:ascii="Cambria" w:hAnsi="Cambria"/>
          <w:color w:val="414042"/>
        </w:rPr>
        <w:t>for additional instructions.</w:t>
      </w:r>
    </w:p>
    <w:sectPr w:rsidR="00010012" w:rsidRPr="00387661" w:rsidSect="005D4FFF">
      <w:footerReference w:type="default" r:id="rId17"/>
      <w:headerReference w:type="first" r:id="rId18"/>
      <w:footerReference w:type="first" r:id="rId1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7AB6B" w14:textId="77777777" w:rsidR="0031779D" w:rsidRDefault="0031779D" w:rsidP="005D4FFF">
      <w:r>
        <w:separator/>
      </w:r>
    </w:p>
  </w:endnote>
  <w:endnote w:type="continuationSeparator" w:id="0">
    <w:p w14:paraId="24721562" w14:textId="77777777" w:rsidR="0031779D" w:rsidRDefault="0031779D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BE23" w14:textId="37D63DDC" w:rsidR="004B3519" w:rsidRPr="00B74462" w:rsidRDefault="002738C7" w:rsidP="00B74462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B74462">
      <w:rPr>
        <w:rFonts w:ascii="Cambria" w:hAnsi="Cambria"/>
        <w:color w:val="414042"/>
        <w:sz w:val="18"/>
        <w:szCs w:val="18"/>
      </w:rPr>
      <w:fldChar w:fldCharType="begin"/>
    </w:r>
    <w:r w:rsidRPr="00B7446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B74462">
      <w:rPr>
        <w:rFonts w:ascii="Cambria" w:hAnsi="Cambria"/>
        <w:color w:val="414042"/>
        <w:sz w:val="18"/>
        <w:szCs w:val="18"/>
      </w:rPr>
      <w:fldChar w:fldCharType="separate"/>
    </w:r>
    <w:r w:rsidRPr="00B74462">
      <w:rPr>
        <w:rFonts w:ascii="Cambria" w:hAnsi="Cambria"/>
        <w:noProof/>
        <w:color w:val="414042"/>
        <w:sz w:val="18"/>
        <w:szCs w:val="18"/>
      </w:rPr>
      <w:t>2</w:t>
    </w:r>
    <w:r w:rsidRPr="00B74462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453E" w14:textId="77777777" w:rsidR="002738C7" w:rsidRPr="00D95707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95707">
      <w:rPr>
        <w:rFonts w:ascii="Cambria" w:hAnsi="Cambria"/>
        <w:color w:val="414042"/>
        <w:sz w:val="18"/>
        <w:szCs w:val="18"/>
      </w:rPr>
      <w:fldChar w:fldCharType="begin"/>
    </w:r>
    <w:r w:rsidRPr="00D95707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95707">
      <w:rPr>
        <w:rFonts w:ascii="Cambria" w:hAnsi="Cambria"/>
        <w:color w:val="414042"/>
        <w:sz w:val="18"/>
        <w:szCs w:val="18"/>
      </w:rPr>
      <w:fldChar w:fldCharType="separate"/>
    </w:r>
    <w:r w:rsidRPr="00D95707">
      <w:rPr>
        <w:rFonts w:ascii="Cambria" w:hAnsi="Cambria"/>
        <w:noProof/>
        <w:color w:val="414042"/>
        <w:sz w:val="18"/>
        <w:szCs w:val="18"/>
      </w:rPr>
      <w:t>2</w:t>
    </w:r>
    <w:r w:rsidRPr="00D95707">
      <w:rPr>
        <w:rFonts w:ascii="Cambria" w:hAnsi="Cambria"/>
        <w:noProof/>
        <w:color w:val="414042"/>
        <w:sz w:val="18"/>
        <w:szCs w:val="18"/>
      </w:rPr>
      <w:fldChar w:fldCharType="end"/>
    </w:r>
  </w:p>
  <w:p w14:paraId="77D8228D" w14:textId="27F3E604" w:rsidR="004B3519" w:rsidRPr="00D95707" w:rsidRDefault="00D95707">
    <w:pPr>
      <w:pStyle w:val="Footer"/>
      <w:rPr>
        <w:rFonts w:ascii="Cambria" w:hAnsi="Cambria"/>
        <w:color w:val="414042"/>
        <w:sz w:val="18"/>
        <w:szCs w:val="18"/>
      </w:rPr>
    </w:pPr>
    <w:r w:rsidRPr="00D95707">
      <w:rPr>
        <w:rFonts w:ascii="Cambria" w:hAnsi="Cambria"/>
        <w:color w:val="414042"/>
        <w:sz w:val="18"/>
        <w:szCs w:val="18"/>
      </w:rPr>
      <w:t>v</w:t>
    </w:r>
    <w:r w:rsidR="002738C7" w:rsidRPr="00D95707">
      <w:rPr>
        <w:rFonts w:ascii="Cambria" w:hAnsi="Cambria"/>
        <w:color w:val="414042"/>
        <w:sz w:val="18"/>
        <w:szCs w:val="18"/>
      </w:rPr>
      <w:t>20</w:t>
    </w:r>
    <w:r w:rsidRPr="00D95707">
      <w:rPr>
        <w:rFonts w:ascii="Cambria" w:hAnsi="Cambria"/>
        <w:color w:val="414042"/>
        <w:sz w:val="18"/>
        <w:szCs w:val="18"/>
      </w:rPr>
      <w:t>2</w:t>
    </w:r>
    <w:r w:rsidR="000D54FA">
      <w:rPr>
        <w:rFonts w:ascii="Cambria" w:hAnsi="Cambria"/>
        <w:color w:val="414042"/>
        <w:sz w:val="18"/>
        <w:szCs w:val="18"/>
      </w:rPr>
      <w:t>3</w:t>
    </w:r>
    <w:r w:rsidR="002738C7" w:rsidRPr="00D95707">
      <w:rPr>
        <w:rFonts w:ascii="Cambria" w:hAnsi="Cambria"/>
        <w:color w:val="414042"/>
        <w:sz w:val="18"/>
        <w:szCs w:val="18"/>
      </w:rPr>
      <w:t xml:space="preserve"> (updated </w:t>
    </w:r>
    <w:r w:rsidR="003A5FCC">
      <w:rPr>
        <w:rFonts w:ascii="Cambria" w:hAnsi="Cambria"/>
        <w:color w:val="414042"/>
        <w:sz w:val="18"/>
        <w:szCs w:val="18"/>
      </w:rPr>
      <w:t>9</w:t>
    </w:r>
    <w:r w:rsidR="002738C7" w:rsidRPr="00D95707">
      <w:rPr>
        <w:rFonts w:ascii="Cambria" w:hAnsi="Cambria"/>
        <w:color w:val="414042"/>
        <w:sz w:val="18"/>
        <w:szCs w:val="18"/>
      </w:rPr>
      <w:t>/202</w:t>
    </w:r>
    <w:r w:rsidR="000D54FA">
      <w:rPr>
        <w:rFonts w:ascii="Cambria" w:hAnsi="Cambria"/>
        <w:color w:val="414042"/>
        <w:sz w:val="18"/>
        <w:szCs w:val="18"/>
      </w:rPr>
      <w:t>3</w:t>
    </w:r>
    <w:r w:rsidR="002738C7" w:rsidRPr="00D95707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10818" w14:textId="77777777" w:rsidR="0031779D" w:rsidRDefault="0031779D" w:rsidP="005D4FFF">
      <w:r>
        <w:separator/>
      </w:r>
    </w:p>
  </w:footnote>
  <w:footnote w:type="continuationSeparator" w:id="0">
    <w:p w14:paraId="5786F9E6" w14:textId="77777777" w:rsidR="0031779D" w:rsidRDefault="0031779D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C017" w14:textId="308C5836" w:rsidR="005D4FFF" w:rsidRDefault="00006B1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2EE2B65" wp14:editId="18347C2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WN5RucDUgNNGQ" int2:id="cb6AIAdU">
      <int2:state int2:value="Rejected" int2:type="AugLoop_Text_Critique"/>
    </int2:textHash>
    <int2:bookmark int2:bookmarkName="_Int_hhFrtNXT" int2:invalidationBookmarkName="" int2:hashCode="MRVJiljDAWHoM0" int2:id="jJCU9Hef">
      <int2:state int2:value="Rejected" int2:type="AugLoop_Acronyms_AcronymsCritique"/>
    </int2:bookmark>
    <int2:bookmark int2:bookmarkName="_Int_csCibIAT" int2:invalidationBookmarkName="" int2:hashCode="wmdBN+o1B8W+8U" int2:id="Emd5Mw3Q">
      <int2:state int2:value="Rejected" int2:type="AugLoop_Acronyms_Acronyms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A4620"/>
    <w:multiLevelType w:val="multilevel"/>
    <w:tmpl w:val="14EE5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F02E4C"/>
    <w:multiLevelType w:val="multilevel"/>
    <w:tmpl w:val="3672F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3263F54"/>
    <w:multiLevelType w:val="hybridMultilevel"/>
    <w:tmpl w:val="BB5ADFFA"/>
    <w:lvl w:ilvl="0" w:tplc="5702625E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  <w:color w:val="B31983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BA7A6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  <w:color w:val="B31983"/>
        <w:w w:val="99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8362525">
    <w:abstractNumId w:val="4"/>
  </w:num>
  <w:num w:numId="2" w16cid:durableId="778918285">
    <w:abstractNumId w:val="0"/>
  </w:num>
  <w:num w:numId="3" w16cid:durableId="1678540348">
    <w:abstractNumId w:val="7"/>
  </w:num>
  <w:num w:numId="4" w16cid:durableId="1347711737">
    <w:abstractNumId w:val="6"/>
  </w:num>
  <w:num w:numId="5" w16cid:durableId="665018307">
    <w:abstractNumId w:val="3"/>
  </w:num>
  <w:num w:numId="6" w16cid:durableId="422721175">
    <w:abstractNumId w:val="1"/>
  </w:num>
  <w:num w:numId="7" w16cid:durableId="232816578">
    <w:abstractNumId w:val="8"/>
  </w:num>
  <w:num w:numId="8" w16cid:durableId="1127120574">
    <w:abstractNumId w:val="5"/>
  </w:num>
  <w:num w:numId="9" w16cid:durableId="1384283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807"/>
    <w:rsid w:val="00006B14"/>
    <w:rsid w:val="00010012"/>
    <w:rsid w:val="0004347E"/>
    <w:rsid w:val="00066FEF"/>
    <w:rsid w:val="00086140"/>
    <w:rsid w:val="000C6757"/>
    <w:rsid w:val="000D54FA"/>
    <w:rsid w:val="00101AE9"/>
    <w:rsid w:val="00132F91"/>
    <w:rsid w:val="002738C7"/>
    <w:rsid w:val="002A1C5E"/>
    <w:rsid w:val="002B2165"/>
    <w:rsid w:val="002F089D"/>
    <w:rsid w:val="0030444B"/>
    <w:rsid w:val="0031779D"/>
    <w:rsid w:val="003831A3"/>
    <w:rsid w:val="00387661"/>
    <w:rsid w:val="003A5FCC"/>
    <w:rsid w:val="003E6D3D"/>
    <w:rsid w:val="00415A47"/>
    <w:rsid w:val="0042474D"/>
    <w:rsid w:val="0043531F"/>
    <w:rsid w:val="0044768F"/>
    <w:rsid w:val="00452725"/>
    <w:rsid w:val="004A5A5B"/>
    <w:rsid w:val="004B3519"/>
    <w:rsid w:val="004C0633"/>
    <w:rsid w:val="004D663F"/>
    <w:rsid w:val="0050005D"/>
    <w:rsid w:val="005112C7"/>
    <w:rsid w:val="00511F06"/>
    <w:rsid w:val="005379DF"/>
    <w:rsid w:val="0055159D"/>
    <w:rsid w:val="00597271"/>
    <w:rsid w:val="005C0F81"/>
    <w:rsid w:val="005D4FFF"/>
    <w:rsid w:val="005E0DC3"/>
    <w:rsid w:val="005E5EE1"/>
    <w:rsid w:val="0060655D"/>
    <w:rsid w:val="00637A4A"/>
    <w:rsid w:val="00673A80"/>
    <w:rsid w:val="006F1BA6"/>
    <w:rsid w:val="007024ED"/>
    <w:rsid w:val="007320C5"/>
    <w:rsid w:val="00745FEA"/>
    <w:rsid w:val="00767807"/>
    <w:rsid w:val="007A6C8C"/>
    <w:rsid w:val="007D2C7C"/>
    <w:rsid w:val="007D3471"/>
    <w:rsid w:val="00844671"/>
    <w:rsid w:val="00892B30"/>
    <w:rsid w:val="008B1B76"/>
    <w:rsid w:val="008C2F89"/>
    <w:rsid w:val="008C42AF"/>
    <w:rsid w:val="008D04CD"/>
    <w:rsid w:val="008F4D93"/>
    <w:rsid w:val="00965929"/>
    <w:rsid w:val="009742CA"/>
    <w:rsid w:val="0098435F"/>
    <w:rsid w:val="00991AC9"/>
    <w:rsid w:val="009C24C6"/>
    <w:rsid w:val="00A02459"/>
    <w:rsid w:val="00A17164"/>
    <w:rsid w:val="00A62B38"/>
    <w:rsid w:val="00AA1BA9"/>
    <w:rsid w:val="00AB062B"/>
    <w:rsid w:val="00B74462"/>
    <w:rsid w:val="00BA1F26"/>
    <w:rsid w:val="00BC6313"/>
    <w:rsid w:val="00BE62BC"/>
    <w:rsid w:val="00C01A03"/>
    <w:rsid w:val="00C126C0"/>
    <w:rsid w:val="00C51637"/>
    <w:rsid w:val="00C77356"/>
    <w:rsid w:val="00CB3243"/>
    <w:rsid w:val="00CC7268"/>
    <w:rsid w:val="00D078C6"/>
    <w:rsid w:val="00D1621F"/>
    <w:rsid w:val="00D52021"/>
    <w:rsid w:val="00D95707"/>
    <w:rsid w:val="00E54151"/>
    <w:rsid w:val="00E65FE5"/>
    <w:rsid w:val="00EB77A4"/>
    <w:rsid w:val="00EF7C68"/>
    <w:rsid w:val="00F301A2"/>
    <w:rsid w:val="00F96F63"/>
    <w:rsid w:val="00FD7A05"/>
    <w:rsid w:val="00FF2277"/>
    <w:rsid w:val="00FF495D"/>
    <w:rsid w:val="00FF6B24"/>
    <w:rsid w:val="0BA0C3BF"/>
    <w:rsid w:val="0EC17116"/>
    <w:rsid w:val="105D4177"/>
    <w:rsid w:val="1EA9686E"/>
    <w:rsid w:val="23ED1760"/>
    <w:rsid w:val="334D6EF4"/>
    <w:rsid w:val="42E725B6"/>
    <w:rsid w:val="4849AB11"/>
    <w:rsid w:val="556DAC93"/>
    <w:rsid w:val="5AF87DAA"/>
    <w:rsid w:val="7271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63C55F"/>
  <w15:chartTrackingRefBased/>
  <w15:docId w15:val="{B696752F-034F-4F1C-A7E3-C12F6089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62B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2B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2B38"/>
    <w:rPr>
      <w:rFonts w:ascii="Calibri" w:hAnsi="Calibri" w:cs="Times New Roman"/>
      <w:bCs/>
    </w:rPr>
  </w:style>
  <w:style w:type="table" w:styleId="TableGrid">
    <w:name w:val="Table Grid"/>
    <w:basedOn w:val="TableNormal"/>
    <w:uiPriority w:val="39"/>
    <w:rsid w:val="00A62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8D04CD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45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D54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rem.org/certifications/for-properties/irem-certified-sustainable-property/csp-get-started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energystar.gov/sites/default/files/tools/Print_Resource_Sharing_Properties_080514_508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rem.org/certifications/for-properties/irem-certified-sustainable-property/csp-get-starte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nergystar.gov/sites/default/files/tools/Print_Resource_Sharing_Properties_080514_508.pdf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rem.org/certifications/for-properties/irem-certified-sustainable-property/csp-faqs" TargetMode="External"/><Relationship Id="rId22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W2KU7HSAZS44-1164448980-1655450</_dlc_DocId>
    <_dlc_DocIdUrl xmlns="61977ac2-6d7e-4442-ac93-4e718c87e895">
      <Url>https://iremorg.sharepoint.com/sites/Shared/_layouts/15/DocIdRedir.aspx?ID=W2KU7HSAZS44-1164448980-1655450</Url>
      <Description>W2KU7HSAZS44-1164448980-1655450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5372CA-97FA-4383-BE10-305ACBC1D7EE}"/>
</file>

<file path=customXml/itemProps2.xml><?xml version="1.0" encoding="utf-8"?>
<ds:datastoreItem xmlns:ds="http://schemas.openxmlformats.org/officeDocument/2006/customXml" ds:itemID="{2229282F-C252-4AD2-AE4F-7F1BDF25B3C1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478E67C1-CFC2-4F9C-BE28-8473949656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5B6609-721B-44AD-8FC7-6C37BF4649E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010BE8-3AF2-45D2-975C-042F5CD6CAD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8</TotalTime>
  <Pages>2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14</cp:revision>
  <dcterms:created xsi:type="dcterms:W3CDTF">2023-02-28T19:47:00Z</dcterms:created>
  <dcterms:modified xsi:type="dcterms:W3CDTF">2023-08-23T15:06:00Z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851400</vt:r8>
  </property>
  <property fmtid="{D5CDD505-2E9C-101B-9397-08002B2CF9AE}" pid="4" name="_dlc_DocIdItemGuid">
    <vt:lpwstr>70016223-ac0c-433e-a527-a0aa2c291a5b</vt:lpwstr>
  </property>
  <property fmtid="{D5CDD505-2E9C-101B-9397-08002B2CF9AE}" pid="5" name="MediaServiceImageTags">
    <vt:lpwstr/>
  </property>
</Properties>
</file>